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8A02" w14:textId="77777777" w:rsidR="00FA0F91" w:rsidRDefault="00FA0F91" w:rsidP="00FA0F91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FRESTON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fl.1404)</w:t>
      </w:r>
    </w:p>
    <w:p w14:paraId="5A5627BF" w14:textId="77777777" w:rsidR="00FA0F91" w:rsidRDefault="00FA0F91" w:rsidP="00FA0F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363FACFE" w14:textId="77777777" w:rsidR="00FA0F91" w:rsidRDefault="00FA0F91" w:rsidP="00FA0F91">
      <w:pPr>
        <w:pStyle w:val="NoSpacing"/>
        <w:rPr>
          <w:rFonts w:cs="Times New Roman"/>
          <w:szCs w:val="24"/>
        </w:rPr>
      </w:pPr>
    </w:p>
    <w:p w14:paraId="43DC679C" w14:textId="77777777" w:rsidR="00FA0F91" w:rsidRDefault="00FA0F91" w:rsidP="00FA0F91">
      <w:pPr>
        <w:pStyle w:val="NoSpacing"/>
        <w:rPr>
          <w:rFonts w:cs="Times New Roman"/>
          <w:szCs w:val="24"/>
        </w:rPr>
      </w:pPr>
    </w:p>
    <w:p w14:paraId="797FB59E" w14:textId="77777777" w:rsidR="00FA0F91" w:rsidRDefault="00FA0F91" w:rsidP="00FA0F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1404</w:t>
      </w:r>
      <w:r>
        <w:rPr>
          <w:rFonts w:cs="Times New Roman"/>
          <w:szCs w:val="24"/>
        </w:rPr>
        <w:tab/>
        <w:t>He served in the garrisons at Cardigan and Lampeter under Sir Thomas</w:t>
      </w:r>
    </w:p>
    <w:p w14:paraId="33676875" w14:textId="77777777" w:rsidR="00FA0F91" w:rsidRDefault="00FA0F91" w:rsidP="00FA0F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Burton(q.v.).</w:t>
      </w:r>
    </w:p>
    <w:p w14:paraId="211F264D" w14:textId="77777777" w:rsidR="00FA0F91" w:rsidRDefault="00FA0F91" w:rsidP="00FA0F91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E101/43/36, m2,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30D0AA0" w14:textId="77777777" w:rsidR="00FA0F91" w:rsidRDefault="00FA0F91" w:rsidP="00FA0F9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665D6DDF" w14:textId="77777777" w:rsidR="00FA0F91" w:rsidRDefault="00FA0F91" w:rsidP="00FA0F9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94CE45F" w14:textId="77777777" w:rsidR="00FA0F91" w:rsidRDefault="00FA0F91" w:rsidP="00FA0F9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5E1DA9F" w14:textId="77777777" w:rsidR="00FA0F91" w:rsidRDefault="00FA0F91" w:rsidP="00FA0F9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16 November 2022</w:t>
      </w:r>
    </w:p>
    <w:p w14:paraId="46304C6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C7B3A" w14:textId="77777777" w:rsidR="00FA0F91" w:rsidRDefault="00FA0F91" w:rsidP="009139A6">
      <w:r>
        <w:separator/>
      </w:r>
    </w:p>
  </w:endnote>
  <w:endnote w:type="continuationSeparator" w:id="0">
    <w:p w14:paraId="78655536" w14:textId="77777777" w:rsidR="00FA0F91" w:rsidRDefault="00FA0F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4E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20A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65B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008EC" w14:textId="77777777" w:rsidR="00FA0F91" w:rsidRDefault="00FA0F91" w:rsidP="009139A6">
      <w:r>
        <w:separator/>
      </w:r>
    </w:p>
  </w:footnote>
  <w:footnote w:type="continuationSeparator" w:id="0">
    <w:p w14:paraId="3C9C2BA6" w14:textId="77777777" w:rsidR="00FA0F91" w:rsidRDefault="00FA0F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9CA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231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89B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F9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A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62B4D"/>
  <w15:chartTrackingRefBased/>
  <w15:docId w15:val="{31FB1948-9151-4C51-A9FD-6035D4B7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2022-11-24T20:48:00Z</dcterms:created>
  <dcterms:modified xsi:type="dcterms:W3CDTF">2022-11-24T20:49:00Z</dcterms:modified>
</cp:coreProperties>
</file>